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Edinburgh South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Edinburgh South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Edinburgh South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Edinburgh South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Edinburgh South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14.2%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Edinburgh South West are estimated to have a score of 1-2 on the PGSI (low-risk gambling), whilst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62.5% </w:t>
      </w:r>
      <w:r w:rsidRPr="004747BF">
        <w:rPr>
          <w:rFonts w:ascii="Libre Franklin Light" w:eastAsia="Times New Roman" w:hAnsi="Libre Franklin Light" w:cs="Calibri Light"/>
        </w:rPr>
        <w:t xml:space="preserve">of those respondents classified as PGSI 8+ in Edinburgh South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Edinburgh South West is estimated to be </w:t>
      </w:r>
      <w:r w:rsidRPr="00773DF7">
        <w:rPr>
          <w:rFonts w:ascii="Libre Franklin Light" w:eastAsia="Times New Roman" w:hAnsi="Libre Franklin Light" w:cs="Calibri Light"/>
          <w:b/>
          <w:bCs/>
          <w:color w:val="C45911" w:themeColor="accent2" w:themeShade="BF"/>
        </w:rPr>
        <w:t xml:space="preserve">£938,517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Edinburgh South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24.2%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Edinburgh South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14.2%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Edinburgh South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Edinburgh South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dinburgh South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Edinburgh South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dinburgh South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Edinburgh South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Edinburgh South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dinburgh South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Edinburgh South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39.2%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Edinburgh South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Edinburgh South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68.8%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Edinburgh South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Edinburgh South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Edinburgh South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£938,517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Edinburgh South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£15,287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£316,142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£22,647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£6,370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£11,677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£566,394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£938,517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Edinburgh South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Edinburgh South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31.7%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South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South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South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South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Edinburgh South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31.7%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Edinburgh South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Edinburgh South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Edinburgh South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7.6%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Edinburgh South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63.4%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Edinburgh South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BAB433B-CE71-41F3-B87A-3C9F72D62F5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